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C823C" w14:textId="77777777" w:rsidR="005C6E24" w:rsidRDefault="005C6E24" w:rsidP="005C6E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MATTHEWS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106D0474" w14:textId="77777777" w:rsidR="005C6E24" w:rsidRDefault="005C6E24" w:rsidP="005C6E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5082A6" w14:textId="77777777" w:rsidR="005C6E24" w:rsidRDefault="005C6E24" w:rsidP="005C6E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B0F019" w14:textId="77777777" w:rsidR="005C6E24" w:rsidRDefault="005C6E24" w:rsidP="005C6E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Stortford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6F7C819" w14:textId="77777777" w:rsidR="005C6E24" w:rsidRDefault="005C6E24" w:rsidP="005C6E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lands of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Bawde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AC438D5" w14:textId="77777777" w:rsidR="005C6E24" w:rsidRDefault="005C6E24" w:rsidP="005C6E24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4C4FD60" w14:textId="77777777" w:rsidR="005C6E24" w:rsidRDefault="005C6E24" w:rsidP="005C6E24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p.8)</w:t>
      </w:r>
    </w:p>
    <w:p w14:paraId="543915FA" w14:textId="77777777" w:rsidR="005C6E24" w:rsidRDefault="005C6E24" w:rsidP="005C6E2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D0D0A50" w14:textId="77777777" w:rsidR="005C6E24" w:rsidRDefault="005C6E24" w:rsidP="005C6E2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8516784" w14:textId="77777777" w:rsidR="005C6E24" w:rsidRPr="001B1923" w:rsidRDefault="005C6E24" w:rsidP="005C6E24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 June 2021</w:t>
      </w:r>
    </w:p>
    <w:p w14:paraId="384FAC2E" w14:textId="15FD2599" w:rsidR="00BA00AB" w:rsidRPr="005C6E2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C6E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40FA6" w14:textId="77777777" w:rsidR="005C6E24" w:rsidRDefault="005C6E24" w:rsidP="009139A6">
      <w:r>
        <w:separator/>
      </w:r>
    </w:p>
  </w:endnote>
  <w:endnote w:type="continuationSeparator" w:id="0">
    <w:p w14:paraId="304ECDDB" w14:textId="77777777" w:rsidR="005C6E24" w:rsidRDefault="005C6E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B36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04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E44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D3980" w14:textId="77777777" w:rsidR="005C6E24" w:rsidRDefault="005C6E24" w:rsidP="009139A6">
      <w:r>
        <w:separator/>
      </w:r>
    </w:p>
  </w:footnote>
  <w:footnote w:type="continuationSeparator" w:id="0">
    <w:p w14:paraId="2C4AD41D" w14:textId="77777777" w:rsidR="005C6E24" w:rsidRDefault="005C6E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3FD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47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F6C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E24"/>
    <w:rsid w:val="000666E0"/>
    <w:rsid w:val="002510B7"/>
    <w:rsid w:val="005C130B"/>
    <w:rsid w:val="005C6E24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949DD"/>
  <w15:chartTrackingRefBased/>
  <w15:docId w15:val="{BDAFDA4F-C1D9-4D41-9268-8B4E47C5E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2021-06-30T17:10:00Z</dcterms:created>
  <dcterms:modified xsi:type="dcterms:W3CDTF">2021-06-30T17:12:00Z</dcterms:modified>
</cp:coreProperties>
</file>